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E24" w:rsidRDefault="00397E24" w:rsidP="009A646C">
      <w:pPr>
        <w:pStyle w:val="Title"/>
        <w:jc w:val="left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37.2pt;margin-top:5.4pt;width:36.75pt;height:50.25pt;z-index:251658240;visibility:visible">
            <v:imagedata r:id="rId5" o:title=""/>
          </v:shape>
        </w:pict>
      </w:r>
    </w:p>
    <w:p w:rsidR="00397E24" w:rsidRPr="00934E85" w:rsidRDefault="00397E24" w:rsidP="009A646C">
      <w:pPr>
        <w:pStyle w:val="Title"/>
        <w:jc w:val="left"/>
      </w:pPr>
    </w:p>
    <w:p w:rsidR="00397E24" w:rsidRPr="00934E85" w:rsidRDefault="00397E24" w:rsidP="009A646C">
      <w:pPr>
        <w:pStyle w:val="Title"/>
        <w:jc w:val="left"/>
      </w:pPr>
    </w:p>
    <w:p w:rsidR="00397E24" w:rsidRPr="00934E85" w:rsidRDefault="00397E24" w:rsidP="009A646C">
      <w:pPr>
        <w:pStyle w:val="Title"/>
        <w:jc w:val="left"/>
        <w:rPr>
          <w:b w:val="0"/>
        </w:rPr>
      </w:pPr>
    </w:p>
    <w:p w:rsidR="00397E24" w:rsidRPr="00934E85" w:rsidRDefault="00397E24" w:rsidP="009A646C">
      <w:pPr>
        <w:pStyle w:val="Title"/>
        <w:rPr>
          <w:szCs w:val="28"/>
        </w:rPr>
      </w:pPr>
      <w:r w:rsidRPr="00934E85">
        <w:rPr>
          <w:szCs w:val="28"/>
        </w:rPr>
        <w:t>ЛУБЕНСЬКА МІСЬКА РАДА</w:t>
      </w:r>
    </w:p>
    <w:p w:rsidR="00397E24" w:rsidRPr="00934E85" w:rsidRDefault="00397E24" w:rsidP="009A646C">
      <w:pPr>
        <w:pStyle w:val="Title"/>
        <w:rPr>
          <w:szCs w:val="28"/>
        </w:rPr>
      </w:pPr>
      <w:r w:rsidRPr="00934E85">
        <w:rPr>
          <w:szCs w:val="28"/>
        </w:rPr>
        <w:t>ПОЛТАВСЬКОЇ ОБЛАСТІ</w:t>
      </w:r>
    </w:p>
    <w:p w:rsidR="00397E24" w:rsidRPr="00934E85" w:rsidRDefault="00397E24" w:rsidP="009A646C">
      <w:pPr>
        <w:pStyle w:val="Title"/>
        <w:rPr>
          <w:sz w:val="12"/>
          <w:szCs w:val="12"/>
        </w:rPr>
      </w:pPr>
    </w:p>
    <w:p w:rsidR="00397E24" w:rsidRPr="00934E85" w:rsidRDefault="00397E24" w:rsidP="009A646C">
      <w:pPr>
        <w:pStyle w:val="Heading1"/>
        <w:spacing w:before="0"/>
        <w:ind w:left="0"/>
        <w:jc w:val="center"/>
        <w:rPr>
          <w:b/>
          <w:szCs w:val="20"/>
          <w:lang w:val="ru-RU"/>
        </w:rPr>
      </w:pPr>
      <w:r w:rsidRPr="00934E85">
        <w:rPr>
          <w:b/>
          <w:lang w:val="ru-RU"/>
        </w:rPr>
        <w:t>(</w:t>
      </w:r>
      <w:r>
        <w:rPr>
          <w:b/>
          <w:lang w:val="ru-RU"/>
        </w:rPr>
        <w:t>сорок перша</w:t>
      </w:r>
      <w:r w:rsidRPr="00934E85">
        <w:rPr>
          <w:b/>
          <w:lang w:val="ru-RU"/>
        </w:rPr>
        <w:t xml:space="preserve"> </w:t>
      </w:r>
      <w:r w:rsidRPr="00934E85">
        <w:rPr>
          <w:b/>
        </w:rPr>
        <w:t>сесія сьомого</w:t>
      </w:r>
      <w:r w:rsidRPr="00934E85">
        <w:rPr>
          <w:b/>
          <w:lang w:val="ru-RU"/>
        </w:rPr>
        <w:t xml:space="preserve"> скликання )</w:t>
      </w:r>
    </w:p>
    <w:p w:rsidR="00397E24" w:rsidRPr="00934E85" w:rsidRDefault="00397E24" w:rsidP="009A64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97E24" w:rsidRPr="00934E85" w:rsidRDefault="00397E24" w:rsidP="009A6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397E24" w:rsidRPr="00934E85" w:rsidRDefault="00397E24" w:rsidP="009A6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7E24" w:rsidRPr="00934E85" w:rsidRDefault="00397E24" w:rsidP="009A64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13 грудня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397E24" w:rsidRPr="00934E85" w:rsidRDefault="00397E24" w:rsidP="009A646C">
      <w:pPr>
        <w:pStyle w:val="Heading2"/>
        <w:tabs>
          <w:tab w:val="left" w:pos="585"/>
        </w:tabs>
        <w:rPr>
          <w:szCs w:val="28"/>
        </w:rPr>
      </w:pPr>
    </w:p>
    <w:p w:rsidR="00397E24" w:rsidRPr="00934E85" w:rsidRDefault="00397E24" w:rsidP="009A646C">
      <w:pPr>
        <w:pStyle w:val="Heading2"/>
        <w:tabs>
          <w:tab w:val="left" w:pos="585"/>
        </w:tabs>
        <w:jc w:val="left"/>
        <w:rPr>
          <w:szCs w:val="28"/>
        </w:rPr>
      </w:pPr>
      <w:r w:rsidRPr="00934E85">
        <w:rPr>
          <w:szCs w:val="28"/>
        </w:rPr>
        <w:t xml:space="preserve">Про </w:t>
      </w:r>
      <w:r>
        <w:rPr>
          <w:szCs w:val="28"/>
        </w:rPr>
        <w:t>внесення змін до</w:t>
      </w:r>
      <w:r w:rsidRPr="00934E85">
        <w:rPr>
          <w:szCs w:val="28"/>
        </w:rPr>
        <w:t xml:space="preserve"> програми </w:t>
      </w:r>
    </w:p>
    <w:p w:rsidR="00397E24" w:rsidRPr="00934E85" w:rsidRDefault="00397E24" w:rsidP="009A64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утримання та ремонту доріг </w:t>
      </w:r>
    </w:p>
    <w:p w:rsidR="00397E24" w:rsidRPr="00934E85" w:rsidRDefault="00397E24" w:rsidP="009A64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 м. Лубни на 2018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397E24" w:rsidRPr="00934E85" w:rsidRDefault="00397E24" w:rsidP="009A646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97E24" w:rsidRPr="00934E85" w:rsidRDefault="00397E24" w:rsidP="009A64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клопотання комунального підприємства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КП «Шляхрембуд» Лубенської міської ради про внесення змін до програми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та ремонту доріг 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Лубни на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затвердженої рішенням міської ради від 16 листопада 2017 року зі змінами внесеними рішенням  Лубенської міської ради від 16.08.2018 року,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 26 Закону України «Про місцеве самоврядування в Україні»,</w:t>
      </w:r>
    </w:p>
    <w:p w:rsidR="00397E24" w:rsidRPr="00934E85" w:rsidRDefault="00397E24" w:rsidP="009A646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97E24" w:rsidRPr="00934E85" w:rsidRDefault="00397E24" w:rsidP="009A64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397E24" w:rsidRPr="00934E85" w:rsidRDefault="00397E24" w:rsidP="009A646C">
      <w:pPr>
        <w:tabs>
          <w:tab w:val="left" w:pos="9923"/>
        </w:tabs>
        <w:spacing w:after="0" w:line="240" w:lineRule="auto"/>
        <w:ind w:right="-1" w:firstLine="72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E24" w:rsidRDefault="00397E24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1.    </w:t>
      </w:r>
      <w:r>
        <w:rPr>
          <w:rFonts w:ascii="Times New Roman" w:hAnsi="Times New Roman" w:cs="Times New Roman"/>
          <w:sz w:val="28"/>
          <w:szCs w:val="28"/>
          <w:lang w:val="uk-UA"/>
        </w:rPr>
        <w:t>Внести зміни до програми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та </w:t>
      </w:r>
      <w:r>
        <w:rPr>
          <w:rFonts w:ascii="Times New Roman" w:hAnsi="Times New Roman" w:cs="Times New Roman"/>
          <w:sz w:val="28"/>
          <w:szCs w:val="28"/>
          <w:lang w:val="uk-UA"/>
        </w:rPr>
        <w:t>ремонту доріг у м. Лубни на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397E24" w:rsidRDefault="00397E24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- розділ 4 «Перелік завдань і заходів програми» викласти в новій редакції (додається);</w:t>
      </w:r>
    </w:p>
    <w:p w:rsidR="00397E24" w:rsidRPr="00934E85" w:rsidRDefault="00397E24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397E24" w:rsidRPr="003C3639" w:rsidRDefault="00397E24" w:rsidP="009A646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3639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3C3639">
        <w:rPr>
          <w:rFonts w:ascii="Times New Roman" w:hAnsi="Times New Roman" w:cs="Times New Roman"/>
          <w:szCs w:val="28"/>
          <w:lang w:val="uk-UA"/>
        </w:rPr>
        <w:t xml:space="preserve"> </w:t>
      </w:r>
      <w:r w:rsidRPr="003C363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Діденка О.Г. </w:t>
      </w:r>
      <w:r w:rsidRPr="003C3639">
        <w:rPr>
          <w:rFonts w:ascii="Times New Roman" w:hAnsi="Times New Roman" w:cs="Times New Roman"/>
          <w:sz w:val="28"/>
          <w:szCs w:val="28"/>
        </w:rPr>
        <w:t>постійн</w:t>
      </w:r>
      <w:r w:rsidRPr="003C36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C3639">
        <w:rPr>
          <w:rFonts w:ascii="Times New Roman" w:hAnsi="Times New Roman" w:cs="Times New Roman"/>
          <w:sz w:val="28"/>
          <w:szCs w:val="28"/>
        </w:rPr>
        <w:t xml:space="preserve">  депутатськ</w:t>
      </w:r>
      <w:r w:rsidRPr="003C36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C3639">
        <w:rPr>
          <w:rFonts w:ascii="Times New Roman" w:hAnsi="Times New Roman" w:cs="Times New Roman"/>
          <w:sz w:val="28"/>
          <w:szCs w:val="28"/>
        </w:rPr>
        <w:t xml:space="preserve"> комісі</w:t>
      </w:r>
      <w:r w:rsidRPr="003C3639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C3639">
        <w:rPr>
          <w:rFonts w:ascii="Times New Roman" w:hAnsi="Times New Roman" w:cs="Times New Roman"/>
          <w:sz w:val="28"/>
          <w:szCs w:val="28"/>
        </w:rPr>
        <w:t xml:space="preserve"> з питань</w:t>
      </w:r>
      <w:r w:rsidRPr="003C3639">
        <w:rPr>
          <w:rFonts w:ascii="Times New Roman" w:hAnsi="Times New Roman" w:cs="Times New Roman"/>
          <w:sz w:val="28"/>
          <w:szCs w:val="28"/>
          <w:lang w:val="uk-UA"/>
        </w:rPr>
        <w:t xml:space="preserve"> планування бюджету, фінансів та питань приватизації та постійну  депутатську комісію з питань житлово-комунального господарства, комунальної власності та екології</w:t>
      </w:r>
      <w:r w:rsidRPr="003C3639">
        <w:rPr>
          <w:rFonts w:ascii="Times New Roman" w:hAnsi="Times New Roman" w:cs="Times New Roman"/>
          <w:sz w:val="28"/>
          <w:szCs w:val="28"/>
        </w:rPr>
        <w:t>.</w:t>
      </w:r>
    </w:p>
    <w:p w:rsidR="00397E24" w:rsidRPr="00934E85" w:rsidRDefault="00397E24" w:rsidP="009A646C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397E24" w:rsidRPr="00934E85" w:rsidRDefault="00397E24" w:rsidP="009A646C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397E24" w:rsidRPr="00934E85" w:rsidRDefault="00397E24" w:rsidP="009A646C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E24" w:rsidRPr="00934E85" w:rsidRDefault="00397E24" w:rsidP="009A646C">
      <w:pPr>
        <w:pStyle w:val="Heading2"/>
        <w:tabs>
          <w:tab w:val="left" w:pos="10065"/>
        </w:tabs>
        <w:ind w:right="-1"/>
        <w:rPr>
          <w:b w:val="0"/>
          <w:bCs w:val="0"/>
          <w:sz w:val="32"/>
        </w:rPr>
      </w:pPr>
      <w:r>
        <w:rPr>
          <w:szCs w:val="24"/>
          <w:lang w:val="ru-RU"/>
        </w:rPr>
        <w:t xml:space="preserve">    </w:t>
      </w:r>
      <w:r w:rsidRPr="00934E85">
        <w:rPr>
          <w:szCs w:val="24"/>
          <w:lang w:val="ru-RU"/>
        </w:rPr>
        <w:t>Міський голова                                                                        О.П. Грицаєнко</w:t>
      </w:r>
    </w:p>
    <w:p w:rsidR="00397E24" w:rsidRPr="00934E85" w:rsidRDefault="00397E24" w:rsidP="009A646C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lang w:val="uk-UA"/>
        </w:rPr>
      </w:pPr>
    </w:p>
    <w:p w:rsidR="00397E24" w:rsidRDefault="00397E24" w:rsidP="003F6876">
      <w:pPr>
        <w:tabs>
          <w:tab w:val="left" w:pos="10065"/>
        </w:tabs>
        <w:spacing w:after="0" w:line="240" w:lineRule="auto"/>
        <w:ind w:left="426" w:right="-1" w:firstLine="142"/>
        <w:rPr>
          <w:sz w:val="24"/>
          <w:szCs w:val="24"/>
          <w:lang w:val="uk-UA"/>
        </w:rPr>
      </w:pPr>
      <w:r w:rsidRPr="00934E85">
        <w:rPr>
          <w:lang w:val="uk-UA"/>
        </w:rPr>
        <w:br w:type="page"/>
      </w:r>
    </w:p>
    <w:sectPr w:rsidR="00397E24" w:rsidSect="003C3639">
      <w:pgSz w:w="11906" w:h="16838"/>
      <w:pgMar w:top="567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F64BC"/>
    <w:multiLevelType w:val="hybridMultilevel"/>
    <w:tmpl w:val="4AB46B58"/>
    <w:lvl w:ilvl="0" w:tplc="88A6AB9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277731"/>
    <w:multiLevelType w:val="hybridMultilevel"/>
    <w:tmpl w:val="28CC612A"/>
    <w:lvl w:ilvl="0" w:tplc="A128F94A">
      <w:start w:val="3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77734A65"/>
    <w:multiLevelType w:val="hybridMultilevel"/>
    <w:tmpl w:val="53241118"/>
    <w:lvl w:ilvl="0" w:tplc="763A1B22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79A915A4"/>
    <w:multiLevelType w:val="hybridMultilevel"/>
    <w:tmpl w:val="A984C004"/>
    <w:lvl w:ilvl="0" w:tplc="EBF82BB8">
      <w:start w:val="3"/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70C"/>
    <w:rsid w:val="00004AD9"/>
    <w:rsid w:val="00014A21"/>
    <w:rsid w:val="00021124"/>
    <w:rsid w:val="00023F2E"/>
    <w:rsid w:val="00060825"/>
    <w:rsid w:val="00072199"/>
    <w:rsid w:val="00075848"/>
    <w:rsid w:val="000913D0"/>
    <w:rsid w:val="00093949"/>
    <w:rsid w:val="000B674B"/>
    <w:rsid w:val="000B73AB"/>
    <w:rsid w:val="00146C0C"/>
    <w:rsid w:val="0015387B"/>
    <w:rsid w:val="0015581D"/>
    <w:rsid w:val="00167FED"/>
    <w:rsid w:val="00194FC8"/>
    <w:rsid w:val="002157ED"/>
    <w:rsid w:val="0023393D"/>
    <w:rsid w:val="002424F8"/>
    <w:rsid w:val="00254F98"/>
    <w:rsid w:val="0027074C"/>
    <w:rsid w:val="002842D8"/>
    <w:rsid w:val="002A4E6F"/>
    <w:rsid w:val="002A7493"/>
    <w:rsid w:val="002D2825"/>
    <w:rsid w:val="002E2AA4"/>
    <w:rsid w:val="002E35B2"/>
    <w:rsid w:val="002E369C"/>
    <w:rsid w:val="002E6CCE"/>
    <w:rsid w:val="002F22C9"/>
    <w:rsid w:val="002F4E84"/>
    <w:rsid w:val="00300389"/>
    <w:rsid w:val="00303C7B"/>
    <w:rsid w:val="003052A5"/>
    <w:rsid w:val="00340FBD"/>
    <w:rsid w:val="00350CF8"/>
    <w:rsid w:val="0037792C"/>
    <w:rsid w:val="0038170C"/>
    <w:rsid w:val="00397E24"/>
    <w:rsid w:val="003C3639"/>
    <w:rsid w:val="003C6146"/>
    <w:rsid w:val="003C743E"/>
    <w:rsid w:val="003F6876"/>
    <w:rsid w:val="0040372E"/>
    <w:rsid w:val="00412B1D"/>
    <w:rsid w:val="00415398"/>
    <w:rsid w:val="004172A0"/>
    <w:rsid w:val="00456C36"/>
    <w:rsid w:val="0046207D"/>
    <w:rsid w:val="00470FB4"/>
    <w:rsid w:val="0048346C"/>
    <w:rsid w:val="00493844"/>
    <w:rsid w:val="004B1483"/>
    <w:rsid w:val="004C3F9F"/>
    <w:rsid w:val="004D389F"/>
    <w:rsid w:val="004E4922"/>
    <w:rsid w:val="00524730"/>
    <w:rsid w:val="00544746"/>
    <w:rsid w:val="005B309E"/>
    <w:rsid w:val="005D7FE8"/>
    <w:rsid w:val="005E3BA9"/>
    <w:rsid w:val="00601084"/>
    <w:rsid w:val="006079E3"/>
    <w:rsid w:val="00631FBC"/>
    <w:rsid w:val="006A1BB1"/>
    <w:rsid w:val="006A4723"/>
    <w:rsid w:val="006A47DD"/>
    <w:rsid w:val="006B18EE"/>
    <w:rsid w:val="006E4EFB"/>
    <w:rsid w:val="0073099F"/>
    <w:rsid w:val="00740620"/>
    <w:rsid w:val="00756D10"/>
    <w:rsid w:val="00757DB6"/>
    <w:rsid w:val="00791745"/>
    <w:rsid w:val="007A1AE5"/>
    <w:rsid w:val="007A6408"/>
    <w:rsid w:val="007D4043"/>
    <w:rsid w:val="0080196F"/>
    <w:rsid w:val="00803EF8"/>
    <w:rsid w:val="00826962"/>
    <w:rsid w:val="00854651"/>
    <w:rsid w:val="00891B85"/>
    <w:rsid w:val="008945DF"/>
    <w:rsid w:val="008A1944"/>
    <w:rsid w:val="008C342F"/>
    <w:rsid w:val="008D5444"/>
    <w:rsid w:val="008F5CA9"/>
    <w:rsid w:val="00920937"/>
    <w:rsid w:val="00922625"/>
    <w:rsid w:val="00934E85"/>
    <w:rsid w:val="00965FFC"/>
    <w:rsid w:val="00976124"/>
    <w:rsid w:val="009A18D3"/>
    <w:rsid w:val="009A62F9"/>
    <w:rsid w:val="009A646C"/>
    <w:rsid w:val="009B2A96"/>
    <w:rsid w:val="009C65AC"/>
    <w:rsid w:val="009D72D7"/>
    <w:rsid w:val="009F6EB1"/>
    <w:rsid w:val="00A03DAA"/>
    <w:rsid w:val="00A166FA"/>
    <w:rsid w:val="00A47B4A"/>
    <w:rsid w:val="00A71BD0"/>
    <w:rsid w:val="00AA44DC"/>
    <w:rsid w:val="00AE04B6"/>
    <w:rsid w:val="00AF2DB1"/>
    <w:rsid w:val="00B067F0"/>
    <w:rsid w:val="00B20EEA"/>
    <w:rsid w:val="00B40BE6"/>
    <w:rsid w:val="00B42177"/>
    <w:rsid w:val="00B62BFB"/>
    <w:rsid w:val="00B65B37"/>
    <w:rsid w:val="00B65E47"/>
    <w:rsid w:val="00B73921"/>
    <w:rsid w:val="00B81A0B"/>
    <w:rsid w:val="00BA23BC"/>
    <w:rsid w:val="00BA37EA"/>
    <w:rsid w:val="00BB026B"/>
    <w:rsid w:val="00BB0B83"/>
    <w:rsid w:val="00BD6BA0"/>
    <w:rsid w:val="00C061EF"/>
    <w:rsid w:val="00C54975"/>
    <w:rsid w:val="00C931FF"/>
    <w:rsid w:val="00CA4AD5"/>
    <w:rsid w:val="00CA78D6"/>
    <w:rsid w:val="00CC53DD"/>
    <w:rsid w:val="00CD71CA"/>
    <w:rsid w:val="00CF3E09"/>
    <w:rsid w:val="00D116C5"/>
    <w:rsid w:val="00D5198F"/>
    <w:rsid w:val="00D619A3"/>
    <w:rsid w:val="00D74040"/>
    <w:rsid w:val="00D8568D"/>
    <w:rsid w:val="00D908E3"/>
    <w:rsid w:val="00DB4332"/>
    <w:rsid w:val="00DC6293"/>
    <w:rsid w:val="00DC7F66"/>
    <w:rsid w:val="00DE5984"/>
    <w:rsid w:val="00DF04CA"/>
    <w:rsid w:val="00E43D24"/>
    <w:rsid w:val="00E62A98"/>
    <w:rsid w:val="00E75A02"/>
    <w:rsid w:val="00E76524"/>
    <w:rsid w:val="00E82454"/>
    <w:rsid w:val="00E86C4F"/>
    <w:rsid w:val="00EA5C3A"/>
    <w:rsid w:val="00F13EE5"/>
    <w:rsid w:val="00F2572B"/>
    <w:rsid w:val="00F2572F"/>
    <w:rsid w:val="00F25FBF"/>
    <w:rsid w:val="00F34FE0"/>
    <w:rsid w:val="00F467EE"/>
    <w:rsid w:val="00F52DE5"/>
    <w:rsid w:val="00F535C0"/>
    <w:rsid w:val="00F6146E"/>
    <w:rsid w:val="00F67EEA"/>
    <w:rsid w:val="00F83315"/>
    <w:rsid w:val="00FA511E"/>
    <w:rsid w:val="00FC29DD"/>
    <w:rsid w:val="00FD5F32"/>
    <w:rsid w:val="00FE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BA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A646C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rFonts w:ascii="Times New Roman" w:hAnsi="Times New Roman" w:cs="Times New Roman"/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9A646C"/>
    <w:pPr>
      <w:keepNext/>
      <w:spacing w:after="0" w:line="240" w:lineRule="auto"/>
      <w:jc w:val="both"/>
      <w:outlineLvl w:val="1"/>
    </w:pPr>
    <w:rPr>
      <w:rFonts w:ascii="Times New Roman" w:hAnsi="Times New Roman" w:cs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646C"/>
    <w:rPr>
      <w:rFonts w:ascii="Times New Roman" w:hAnsi="Times New Roman" w:cs="Times New Roman"/>
      <w:sz w:val="28"/>
      <w:szCs w:val="28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A646C"/>
    <w:rPr>
      <w:rFonts w:ascii="Times New Roman" w:hAnsi="Times New Roman" w:cs="Times New Roman"/>
      <w:b/>
      <w:bCs/>
      <w:sz w:val="20"/>
      <w:szCs w:val="20"/>
      <w:lang w:val="uk-UA"/>
    </w:rPr>
  </w:style>
  <w:style w:type="paragraph" w:styleId="ListParagraph">
    <w:name w:val="List Paragraph"/>
    <w:basedOn w:val="Normal"/>
    <w:uiPriority w:val="99"/>
    <w:qFormat/>
    <w:rsid w:val="00965FFC"/>
    <w:pPr>
      <w:ind w:left="720"/>
    </w:pPr>
  </w:style>
  <w:style w:type="table" w:styleId="TableGrid">
    <w:name w:val="Table Grid"/>
    <w:basedOn w:val="TableNormal"/>
    <w:uiPriority w:val="99"/>
    <w:rsid w:val="0079174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A03DA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locked/>
    <w:rsid w:val="009A646C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9A646C"/>
    <w:rPr>
      <w:rFonts w:ascii="Times New Roman" w:hAnsi="Times New Roman" w:cs="Times New Roman"/>
      <w:b/>
      <w:sz w:val="20"/>
      <w:szCs w:val="20"/>
      <w:lang w:val="uk-UA"/>
    </w:rPr>
  </w:style>
  <w:style w:type="paragraph" w:customStyle="1" w:styleId="a">
    <w:name w:val="Знак"/>
    <w:basedOn w:val="Normal"/>
    <w:uiPriority w:val="99"/>
    <w:rsid w:val="00F34FE0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206</Words>
  <Characters>1177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Пользователь Windows</dc:creator>
  <cp:keywords/>
  <dc:description/>
  <cp:lastModifiedBy>RADA1</cp:lastModifiedBy>
  <cp:revision>6</cp:revision>
  <cp:lastPrinted>2018-11-29T14:20:00Z</cp:lastPrinted>
  <dcterms:created xsi:type="dcterms:W3CDTF">2018-11-29T14:08:00Z</dcterms:created>
  <dcterms:modified xsi:type="dcterms:W3CDTF">2018-11-30T06:20:00Z</dcterms:modified>
</cp:coreProperties>
</file>